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B80" w:rsidRPr="007342C8" w:rsidRDefault="003B1B80" w:rsidP="003B1B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John MASON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(fl.1476)</w:t>
      </w:r>
    </w:p>
    <w:p w:rsidR="003B1B80" w:rsidRPr="007342C8" w:rsidRDefault="003B1B80" w:rsidP="003B1B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Leeds, Kent.</w:t>
      </w:r>
    </w:p>
    <w:p w:rsidR="003B1B80" w:rsidRPr="007342C8" w:rsidRDefault="003B1B80" w:rsidP="003B1B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1B80" w:rsidRPr="007342C8" w:rsidRDefault="003B1B80" w:rsidP="003B1B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1B80" w:rsidRPr="007342C8" w:rsidRDefault="003B1B80" w:rsidP="003B1B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ab/>
        <w:t>1476</w:t>
      </w:r>
      <w:r w:rsidRPr="007342C8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3B1B80" w:rsidRPr="007342C8" w:rsidRDefault="003B1B80" w:rsidP="003B1B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1B80" w:rsidRPr="007342C8" w:rsidRDefault="003B1B80" w:rsidP="003B1B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1B80" w:rsidRPr="007342C8" w:rsidRDefault="003B1B80" w:rsidP="003B1B8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B80" w:rsidRDefault="003B1B80" w:rsidP="00564E3C">
      <w:pPr>
        <w:spacing w:after="0" w:line="240" w:lineRule="auto"/>
      </w:pPr>
      <w:r>
        <w:separator/>
      </w:r>
    </w:p>
  </w:endnote>
  <w:endnote w:type="continuationSeparator" w:id="0">
    <w:p w:rsidR="003B1B80" w:rsidRDefault="003B1B8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B1B80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B80" w:rsidRDefault="003B1B80" w:rsidP="00564E3C">
      <w:pPr>
        <w:spacing w:after="0" w:line="240" w:lineRule="auto"/>
      </w:pPr>
      <w:r>
        <w:separator/>
      </w:r>
    </w:p>
  </w:footnote>
  <w:footnote w:type="continuationSeparator" w:id="0">
    <w:p w:rsidR="003B1B80" w:rsidRDefault="003B1B8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B80"/>
    <w:rsid w:val="00372DC6"/>
    <w:rsid w:val="003B1B80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2B4FA2-D65D-4D76-AF52-4A601C6FD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2015-11-15T16:23:00Z</dcterms:created>
  <dcterms:modified xsi:type="dcterms:W3CDTF">2015-11-15T16:28:00Z</dcterms:modified>
</cp:coreProperties>
</file>